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56" w:rsidRDefault="005F4056" w:rsidP="00466258">
      <w:pPr>
        <w:shd w:val="clear" w:color="auto" w:fill="FFFFFF"/>
        <w:ind w:left="2870"/>
        <w:jc w:val="both"/>
        <w:rPr>
          <w:rFonts w:ascii="Times New Roman" w:hAnsi="Times New Roman" w:cs="Times New Roman"/>
          <w:sz w:val="25"/>
          <w:szCs w:val="25"/>
        </w:rPr>
      </w:pPr>
      <w:r w:rsidRPr="00B60207">
        <w:rPr>
          <w:rFonts w:ascii="Times New Roman" w:hAnsi="Times New Roman" w:cs="Times New Roman"/>
          <w:sz w:val="25"/>
          <w:szCs w:val="25"/>
        </w:rPr>
        <w:t xml:space="preserve">   ПОЯСНИТЕЛЬНАЯ ЗАПИСКА</w:t>
      </w:r>
    </w:p>
    <w:p w:rsidR="005F4056" w:rsidRPr="00B60207" w:rsidRDefault="005F4056" w:rsidP="00466258">
      <w:pPr>
        <w:shd w:val="clear" w:color="auto" w:fill="FFFFFF"/>
        <w:ind w:left="287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об исполнении бюджета за 2017 год</w:t>
      </w:r>
    </w:p>
    <w:p w:rsidR="005F4056" w:rsidRPr="00B60207" w:rsidRDefault="005F4056" w:rsidP="00466258">
      <w:pPr>
        <w:shd w:val="clear" w:color="auto" w:fill="FFFFFF"/>
        <w:spacing w:before="7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pacing w:val="-1"/>
          <w:sz w:val="25"/>
          <w:szCs w:val="25"/>
        </w:rPr>
        <w:t xml:space="preserve">                     ад</w:t>
      </w:r>
      <w:r w:rsidRPr="00B60207">
        <w:rPr>
          <w:rFonts w:ascii="Times New Roman" w:hAnsi="Times New Roman" w:cs="Times New Roman"/>
          <w:spacing w:val="-1"/>
          <w:sz w:val="25"/>
          <w:szCs w:val="25"/>
        </w:rPr>
        <w:t>министраци</w:t>
      </w:r>
      <w:r>
        <w:rPr>
          <w:rFonts w:ascii="Times New Roman" w:hAnsi="Times New Roman" w:cs="Times New Roman"/>
          <w:spacing w:val="-1"/>
          <w:sz w:val="25"/>
          <w:szCs w:val="25"/>
        </w:rPr>
        <w:t>и</w:t>
      </w:r>
      <w:r w:rsidRPr="00B60207">
        <w:rPr>
          <w:rFonts w:ascii="Times New Roman" w:hAnsi="Times New Roman" w:cs="Times New Roman"/>
          <w:spacing w:val="-1"/>
          <w:sz w:val="25"/>
          <w:szCs w:val="25"/>
        </w:rPr>
        <w:t xml:space="preserve"> Школьненского сельского поселения</w:t>
      </w:r>
      <w:r w:rsidRPr="00B60207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F4056" w:rsidRPr="00B60207" w:rsidRDefault="005F4056" w:rsidP="00466258">
      <w:pPr>
        <w:shd w:val="clear" w:color="auto" w:fill="FFFFFF"/>
        <w:spacing w:before="77"/>
        <w:ind w:left="3610"/>
        <w:jc w:val="both"/>
        <w:rPr>
          <w:rFonts w:ascii="Times New Roman" w:hAnsi="Times New Roman" w:cs="Times New Roman"/>
          <w:sz w:val="25"/>
          <w:szCs w:val="25"/>
        </w:rPr>
      </w:pPr>
    </w:p>
    <w:p w:rsidR="005F4056" w:rsidRPr="00FF0A02" w:rsidRDefault="005F4056" w:rsidP="00466258">
      <w:pPr>
        <w:shd w:val="clear" w:color="auto" w:fill="FFFFFF"/>
        <w:spacing w:before="38"/>
        <w:ind w:left="58"/>
        <w:jc w:val="both"/>
        <w:rPr>
          <w:rFonts w:ascii="Times New Roman" w:hAnsi="Times New Roman" w:cs="Times New Roman"/>
          <w:spacing w:val="-1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Наименование бюджета: Бюджет Школьненского сельского поселения</w:t>
      </w:r>
    </w:p>
    <w:p w:rsidR="005F4056" w:rsidRPr="00FF0A02" w:rsidRDefault="005F4056" w:rsidP="00466258">
      <w:pPr>
        <w:shd w:val="clear" w:color="auto" w:fill="FFFFFF"/>
        <w:spacing w:line="26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Раздел 1 "Организационная структура субьекта бюджетной отчетности" </w:t>
      </w:r>
    </w:p>
    <w:p w:rsidR="005F4056" w:rsidRPr="00FF0A02" w:rsidRDefault="005F4056" w:rsidP="00466258">
      <w:pPr>
        <w:shd w:val="clear" w:color="auto" w:fill="FFFFFF"/>
        <w:spacing w:line="26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В состав казенных учреждений Школьненского сельского поселения входят три учреждения:</w:t>
      </w:r>
    </w:p>
    <w:p w:rsidR="005F4056" w:rsidRPr="00FF0A02" w:rsidRDefault="005F4056" w:rsidP="00466258">
      <w:pPr>
        <w:shd w:val="clear" w:color="auto" w:fill="FFFFFF"/>
        <w:spacing w:line="269" w:lineRule="exact"/>
        <w:ind w:right="-85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 xml:space="preserve">1. Совет Школьненского сельского поселения; </w:t>
      </w:r>
    </w:p>
    <w:p w:rsidR="005F4056" w:rsidRPr="00FF0A02" w:rsidRDefault="005F4056" w:rsidP="00356573">
      <w:pPr>
        <w:shd w:val="clear" w:color="auto" w:fill="FFFFFF"/>
        <w:spacing w:line="269" w:lineRule="exact"/>
        <w:ind w:right="-85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</w:t>
      </w:r>
      <w:r w:rsidRPr="00FF0A02">
        <w:rPr>
          <w:rFonts w:ascii="Times New Roman" w:hAnsi="Times New Roman" w:cs="Times New Roman"/>
          <w:sz w:val="25"/>
          <w:szCs w:val="25"/>
        </w:rPr>
        <w:t xml:space="preserve">2. Администрации Школьненского сельского поселения; </w:t>
      </w:r>
    </w:p>
    <w:p w:rsidR="005F4056" w:rsidRPr="00FF0A02" w:rsidRDefault="005F4056" w:rsidP="00356573">
      <w:pPr>
        <w:shd w:val="clear" w:color="auto" w:fill="FFFFFF"/>
        <w:spacing w:line="269" w:lineRule="exact"/>
        <w:ind w:left="38" w:right="-85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Pr="00FF0A02">
        <w:rPr>
          <w:rFonts w:ascii="Times New Roman" w:hAnsi="Times New Roman" w:cs="Times New Roman"/>
          <w:sz w:val="25"/>
          <w:szCs w:val="25"/>
        </w:rPr>
        <w:t xml:space="preserve">3.Муниципальное казенное учреждение "Централизованная бухгалтерия администрации Школьненского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сельского поселения.</w:t>
      </w:r>
    </w:p>
    <w:p w:rsidR="005F4056" w:rsidRPr="00FF0A02" w:rsidRDefault="005F4056" w:rsidP="00466258">
      <w:pPr>
        <w:shd w:val="clear" w:color="auto" w:fill="FFFFFF"/>
        <w:spacing w:before="10" w:line="25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Администрация Школьненского сельского поселения действует на основании устава,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в соо</w:t>
      </w:r>
      <w:r>
        <w:rPr>
          <w:rFonts w:ascii="Times New Roman" w:hAnsi="Times New Roman" w:cs="Times New Roman"/>
          <w:sz w:val="25"/>
          <w:szCs w:val="25"/>
        </w:rPr>
        <w:t>т</w:t>
      </w:r>
      <w:r w:rsidRPr="00FF0A02">
        <w:rPr>
          <w:rFonts w:ascii="Times New Roman" w:hAnsi="Times New Roman" w:cs="Times New Roman"/>
          <w:sz w:val="25"/>
          <w:szCs w:val="25"/>
        </w:rPr>
        <w:t>ветстви</w:t>
      </w:r>
      <w:r>
        <w:rPr>
          <w:rFonts w:ascii="Times New Roman" w:hAnsi="Times New Roman" w:cs="Times New Roman"/>
          <w:sz w:val="25"/>
          <w:szCs w:val="25"/>
        </w:rPr>
        <w:t>и</w:t>
      </w:r>
      <w:r w:rsidRPr="00FF0A02">
        <w:rPr>
          <w:rFonts w:ascii="Times New Roman" w:hAnsi="Times New Roman" w:cs="Times New Roman"/>
          <w:sz w:val="25"/>
          <w:szCs w:val="25"/>
        </w:rPr>
        <w:t xml:space="preserve"> с Конституцией Российской федерации, федеральными законами и законами Краснодарского края. Устав является основным нормативным правовым актом Школьненского сельского поселения Белореченского района, которому должны соответствовать все иные нормативные правовые акты органов и должностных лиц местного самоуправления Школьненского сельского поселения</w:t>
      </w:r>
    </w:p>
    <w:p w:rsidR="005F4056" w:rsidRPr="00FF0A02" w:rsidRDefault="005F4056" w:rsidP="00466258">
      <w:pPr>
        <w:shd w:val="clear" w:color="auto" w:fill="FFFFFF"/>
        <w:spacing w:line="26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Представительным органом муниципального образования является - Совет Школьненского сельского поселения. </w:t>
      </w:r>
      <w:r w:rsidRPr="00FF0A02">
        <w:rPr>
          <w:rFonts w:ascii="Times New Roman" w:hAnsi="Times New Roman" w:cs="Times New Roman"/>
          <w:sz w:val="25"/>
          <w:szCs w:val="25"/>
        </w:rPr>
        <w:t>Администрация Школьненского сельского поселения является   исполнительно- распорядительным органом муниципального образования.</w:t>
      </w:r>
    </w:p>
    <w:p w:rsidR="005F4056" w:rsidRPr="00FF0A02" w:rsidRDefault="005F4056" w:rsidP="00466258">
      <w:pPr>
        <w:shd w:val="clear" w:color="auto" w:fill="FFFFFF"/>
        <w:spacing w:before="10" w:line="25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Казенные учреждения являются юридическими лицами, имеют муниципальное имущество на праве оперативного </w:t>
      </w:r>
      <w:r w:rsidRPr="00FF0A02">
        <w:rPr>
          <w:rFonts w:ascii="Times New Roman" w:hAnsi="Times New Roman" w:cs="Times New Roman"/>
          <w:sz w:val="25"/>
          <w:szCs w:val="25"/>
        </w:rPr>
        <w:t>управления, самостоятельные балансы, лицевые счета в Федеральном казначействе.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Администрация Школьненского сельского поселения является главным распорядителем средств для  МБУ"ЦКРЦ Школьненского сельского поселения", МБУ "Библиотека МО Школьненского сельского поселениями МКУ "ЦБА Школьненского сельского поселения" так как в соответствии с уставом администрация Школьненского^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сельского поселения осуществляет функции учреди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теля для указанных учреждений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Основными направлениями </w:t>
      </w:r>
      <w:r w:rsidRPr="00FF0A02">
        <w:rPr>
          <w:rFonts w:ascii="Times New Roman" w:hAnsi="Times New Roman" w:cs="Times New Roman"/>
          <w:sz w:val="25"/>
          <w:szCs w:val="25"/>
        </w:rPr>
        <w:t>деятельности казенных учреждений Школьненского сельского поселения  являются: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формирование, утверждение, исполнение бюджета поселения и контроль за использованием данного бюджета;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установление, изменение и отмена налогов и сборов поселения; владение, пользование и распоряжение имуществом </w:t>
      </w:r>
      <w:r w:rsidRPr="00FF0A02">
        <w:rPr>
          <w:rFonts w:ascii="Times New Roman" w:hAnsi="Times New Roman" w:cs="Times New Roman"/>
          <w:sz w:val="25"/>
          <w:szCs w:val="25"/>
        </w:rPr>
        <w:t>находящимся в муниципальной собственности;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органи</w:t>
      </w:r>
      <w:r>
        <w:rPr>
          <w:rFonts w:ascii="Times New Roman" w:hAnsi="Times New Roman" w:cs="Times New Roman"/>
          <w:sz w:val="25"/>
          <w:szCs w:val="25"/>
        </w:rPr>
        <w:t>з</w:t>
      </w:r>
      <w:r w:rsidRPr="00FF0A02">
        <w:rPr>
          <w:rFonts w:ascii="Times New Roman" w:hAnsi="Times New Roman" w:cs="Times New Roman"/>
          <w:sz w:val="25"/>
          <w:szCs w:val="25"/>
        </w:rPr>
        <w:t>ация в границах поселения электро-,тепло-,газо-,и водоснаб</w:t>
      </w:r>
      <w:r w:rsidRPr="00FF0A02">
        <w:rPr>
          <w:rFonts w:ascii="Times New Roman" w:hAnsi="Times New Roman" w:cs="Times New Roman"/>
          <w:sz w:val="25"/>
          <w:szCs w:val="25"/>
        </w:rPr>
        <w:softHyphen/>
        <w:t xml:space="preserve">жения населения, водоотведения; дорожная деятельность в отношении автомобильных дорог местного значения;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участие в профилактике терроризма и экстремизма; участие в предупреждении и ликвидации чрезвычайных ситуаций </w:t>
      </w:r>
      <w:r w:rsidRPr="00FF0A02">
        <w:rPr>
          <w:rFonts w:ascii="Times New Roman" w:hAnsi="Times New Roman" w:cs="Times New Roman"/>
          <w:sz w:val="25"/>
          <w:szCs w:val="25"/>
        </w:rPr>
        <w:t xml:space="preserve">в границах поселения; создание условий для обеспечения жителей поселения услугами связи, торговли и бытового обслуживания; создание условий для доступа и обеспечения жителей поселения услугами организации культуры;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организация сбора и вывоза бытовых отходов и мусора; утверждение генерального плана поселения; организация </w:t>
      </w:r>
      <w:r w:rsidRPr="00FF0A02">
        <w:rPr>
          <w:rFonts w:ascii="Times New Roman" w:hAnsi="Times New Roman" w:cs="Times New Roman"/>
          <w:sz w:val="25"/>
          <w:szCs w:val="25"/>
        </w:rPr>
        <w:t xml:space="preserve">освещений улиц и установки указателей с наименованием улиц и номерами домов; обеспечение организации и осуществление бухгалтерского учета; упорядочение системы сбора, регистрации и обобщении информации об имуществе, обязательствах обслуживаемых учреждений путем сплошного, непрерывного и документального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оформления всех хозяйственных операций .</w:t>
      </w:r>
    </w:p>
    <w:p w:rsidR="005F4056" w:rsidRPr="00FF0A02" w:rsidRDefault="005F4056" w:rsidP="00466258">
      <w:pPr>
        <w:shd w:val="clear" w:color="auto" w:fill="FFFFFF"/>
        <w:spacing w:line="25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Муниципальное казенное учреждение "Централизованная бухгалтерия администрации Школьненского сельского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поселения Белореченского района" осуществляет бухгалтерский учет на основании заключенного договора по ведению </w:t>
      </w:r>
      <w:r w:rsidRPr="00FF0A02">
        <w:rPr>
          <w:rFonts w:ascii="Times New Roman" w:hAnsi="Times New Roman" w:cs="Times New Roman"/>
          <w:sz w:val="25"/>
          <w:szCs w:val="25"/>
        </w:rPr>
        <w:t>бухгалтерского учета органа исполнительной власти администрации Школьненского сельского поселения.</w:t>
      </w:r>
    </w:p>
    <w:p w:rsidR="005F4056" w:rsidRPr="00FF0A02" w:rsidRDefault="005F4056" w:rsidP="00466258">
      <w:pPr>
        <w:shd w:val="clear" w:color="auto" w:fill="FFFFFF"/>
        <w:spacing w:before="58"/>
        <w:ind w:left="67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Финансирование администрации поселения осуществляется за счет средств местного бюджета, для чего открыты лицевые счета в ФУ администрации МО Белореченский район.</w:t>
      </w:r>
    </w:p>
    <w:p w:rsidR="005F4056" w:rsidRPr="00FF0A02" w:rsidRDefault="005F4056" w:rsidP="00466258">
      <w:pPr>
        <w:shd w:val="clear" w:color="auto" w:fill="FFFFFF"/>
        <w:tabs>
          <w:tab w:val="left" w:leader="underscore" w:pos="8947"/>
        </w:tabs>
        <w:spacing w:before="77"/>
        <w:ind w:left="5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Бухгалтерский учет осуществляется согласно "Инструкции по бюджетному учет, утвержденной МФРФ №157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H</w:t>
      </w:r>
      <w:r w:rsidRPr="00FF0A02">
        <w:rPr>
          <w:rFonts w:ascii="Times New Roman" w:hAnsi="Times New Roman" w:cs="Times New Roman"/>
          <w:sz w:val="25"/>
          <w:szCs w:val="25"/>
        </w:rPr>
        <w:t xml:space="preserve"> о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т 01.12.2010г., 174н от 16.12.201 Ог, приказ 209 Н от 16.11.2016 г. О внесении изменений в приказ МФРФ №174Н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Федеральным законом о бухгалтерском учете N2 402 от 06.12.2011г. Инструкцией  о порядке составления и </w:t>
      </w:r>
      <w:r w:rsidRPr="00FF0A02">
        <w:rPr>
          <w:rFonts w:ascii="Times New Roman" w:hAnsi="Times New Roman" w:cs="Times New Roman"/>
          <w:sz w:val="25"/>
          <w:szCs w:val="25"/>
        </w:rPr>
        <w:t xml:space="preserve">предоставления годовой, квартальной и месячной отчетности, утвержденной приказом Минфина РФ от 28.12.2010 г № 191Н с изменениями № 402 </w:t>
      </w:r>
      <w:r w:rsidRPr="00FF0A02">
        <w:rPr>
          <w:rFonts w:ascii="Times New Roman" w:hAnsi="Times New Roman" w:cs="Times New Roman"/>
          <w:smallCaps/>
          <w:sz w:val="25"/>
          <w:szCs w:val="25"/>
          <w:lang w:val="en-US"/>
        </w:rPr>
        <w:t>ot</w:t>
      </w:r>
      <w:r w:rsidRPr="00FF0A02">
        <w:rPr>
          <w:rFonts w:ascii="Times New Roman" w:hAnsi="Times New Roman" w:cs="Times New Roman"/>
          <w:smallCaps/>
          <w:sz w:val="25"/>
          <w:szCs w:val="25"/>
        </w:rPr>
        <w:t xml:space="preserve"> 0</w:t>
      </w:r>
      <w:r w:rsidRPr="00FF0A02">
        <w:rPr>
          <w:rFonts w:ascii="Times New Roman" w:hAnsi="Times New Roman" w:cs="Times New Roman"/>
          <w:sz w:val="25"/>
          <w:szCs w:val="25"/>
        </w:rPr>
        <w:t>6.11.2016т, Налоговым кодексом.</w:t>
      </w:r>
    </w:p>
    <w:p w:rsidR="005F4056" w:rsidRPr="00FF0A02" w:rsidRDefault="005F4056" w:rsidP="00466258">
      <w:pPr>
        <w:shd w:val="clear" w:color="auto" w:fill="FFFFFF"/>
        <w:spacing w:line="259" w:lineRule="exact"/>
        <w:ind w:left="5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Для своевременного и достоверного отражения данных в бухгалтерском учете используется программный продукт </w:t>
      </w:r>
      <w:r w:rsidRPr="00FF0A02">
        <w:rPr>
          <w:rFonts w:ascii="Times New Roman" w:hAnsi="Times New Roman" w:cs="Times New Roman"/>
          <w:sz w:val="25"/>
          <w:szCs w:val="25"/>
        </w:rPr>
        <w:t>"Талисман", для формирования консолидированной отчетности программный продукт "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Web</w:t>
      </w:r>
      <w:r w:rsidRPr="00FF0A02">
        <w:rPr>
          <w:rFonts w:ascii="Times New Roman" w:hAnsi="Times New Roman" w:cs="Times New Roman"/>
          <w:sz w:val="25"/>
          <w:szCs w:val="25"/>
        </w:rPr>
        <w:t xml:space="preserve"> - консолидация".</w:t>
      </w:r>
    </w:p>
    <w:p w:rsidR="005F4056" w:rsidRPr="00FF0A02" w:rsidRDefault="005F4056" w:rsidP="00466258">
      <w:pPr>
        <w:shd w:val="clear" w:color="auto" w:fill="FFFFFF"/>
        <w:tabs>
          <w:tab w:val="left" w:leader="underscore" w:pos="8976"/>
        </w:tabs>
        <w:spacing w:line="259" w:lineRule="exact"/>
        <w:ind w:left="10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</w:t>
      </w:r>
      <w:r w:rsidRPr="00FF0A02">
        <w:rPr>
          <w:rFonts w:ascii="Times New Roman" w:hAnsi="Times New Roman" w:cs="Times New Roman"/>
          <w:sz w:val="25"/>
          <w:szCs w:val="25"/>
        </w:rPr>
        <w:t xml:space="preserve"> 2017 году проводилась постоянная аналитика дебиторской и кредиторской задолженности.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9034"/>
        </w:tabs>
        <w:spacing w:line="25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В соответствии с уставом муниципального образования организация исполнения местного бюджета возлагается на </w:t>
      </w:r>
      <w:r w:rsidRPr="00FF0A02">
        <w:rPr>
          <w:rFonts w:ascii="Times New Roman" w:hAnsi="Times New Roman" w:cs="Times New Roman"/>
          <w:sz w:val="25"/>
          <w:szCs w:val="25"/>
        </w:rPr>
        <w:t>финансовый орган. Кассовое обслуживание исполнение местного бюджета осуществляется в порядке установленном Бюджетным кодексом РФ.</w:t>
      </w:r>
    </w:p>
    <w:p w:rsidR="005F4056" w:rsidRPr="00FF0A02" w:rsidRDefault="005F4056" w:rsidP="00466258">
      <w:pPr>
        <w:shd w:val="clear" w:color="auto" w:fill="FFFFFF"/>
        <w:spacing w:line="259" w:lineRule="exact"/>
        <w:ind w:left="4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По состоянию на 01.01.2018 г. у казенных учреждений Школьненского сельского поселения обособленных подразделений нет (форма 0503161).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Раздел 2 "Результаты деятельности субъекта бюджетной отчетности" Для владения   более точного и систематизированного учета   земельных участков поселения, используется программное обеспечение "ЗУМО". Для ведения учета личных подсобных хозяйств граждан ведется программа "Хозяйство", учет норм</w:t>
      </w:r>
      <w:r>
        <w:rPr>
          <w:rFonts w:ascii="Times New Roman" w:hAnsi="Times New Roman" w:cs="Times New Roman"/>
          <w:sz w:val="25"/>
          <w:szCs w:val="25"/>
        </w:rPr>
        <w:t xml:space="preserve">ативно - правовых актов ведется </w:t>
      </w:r>
      <w:r w:rsidRPr="00FF0A02">
        <w:rPr>
          <w:rFonts w:ascii="Times New Roman" w:hAnsi="Times New Roman" w:cs="Times New Roman"/>
          <w:sz w:val="25"/>
          <w:szCs w:val="25"/>
        </w:rPr>
        <w:t>в программе АРМ "Муниципал".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Для реализации мероприятий по повышению эффективности расходования бюджетных средств главой поселения </w:t>
      </w:r>
      <w:r w:rsidRPr="00FF0A02">
        <w:rPr>
          <w:rFonts w:ascii="Times New Roman" w:hAnsi="Times New Roman" w:cs="Times New Roman"/>
          <w:sz w:val="25"/>
          <w:szCs w:val="25"/>
        </w:rPr>
        <w:t>изданы распоряжения об установлении лимита расходования ГСМ .</w:t>
      </w:r>
    </w:p>
    <w:p w:rsidR="005F4056" w:rsidRPr="00FF0A02" w:rsidRDefault="005F4056" w:rsidP="00466258">
      <w:pPr>
        <w:shd w:val="clear" w:color="auto" w:fill="FFFFFF"/>
        <w:spacing w:line="259" w:lineRule="exact"/>
        <w:ind w:left="77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Для уборки и очистки автомобильных дорог местного значения в отчетном периоде были заключены три договора по неоказание услуг. Для выполнения работ по благоустройству территории поселения заключен договор на оказание услуг с трактористом.</w:t>
      </w:r>
    </w:p>
    <w:p w:rsidR="005F4056" w:rsidRPr="00FF0A02" w:rsidRDefault="005F4056" w:rsidP="00466258">
      <w:pPr>
        <w:shd w:val="clear" w:color="auto" w:fill="FFFFFF"/>
        <w:spacing w:before="86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Численность сотрудников в 2017 году в казенных учреждениях доставила 16 человек.</w:t>
      </w:r>
    </w:p>
    <w:p w:rsidR="005F4056" w:rsidRPr="00FF0A02" w:rsidRDefault="005F4056" w:rsidP="00466258">
      <w:pPr>
        <w:shd w:val="clear" w:color="auto" w:fill="FFFFFF"/>
        <w:spacing w:before="38" w:line="221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На балансе казенных учреждений учитывается недвижимое имущество - часть здания общей балансовой стоимостью 975345 руб.00коп.(износ 31,6%), особо ценного имущества нет.</w:t>
      </w:r>
    </w:p>
    <w:p w:rsidR="005F4056" w:rsidRPr="00FF0A02" w:rsidRDefault="005F4056" w:rsidP="00466258">
      <w:pPr>
        <w:shd w:val="clear" w:color="auto" w:fill="FFFFFF"/>
        <w:spacing w:line="269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Во исполнение Федерального Закона от 05.04.201Зг</w:t>
      </w:r>
      <w:r>
        <w:rPr>
          <w:rFonts w:ascii="Times New Roman" w:hAnsi="Times New Roman" w:cs="Times New Roman"/>
          <w:sz w:val="25"/>
          <w:szCs w:val="25"/>
        </w:rPr>
        <w:t xml:space="preserve"> №44 ФЗ в отчетном периоде было </w:t>
      </w:r>
      <w:r w:rsidRPr="00FF0A02">
        <w:rPr>
          <w:rFonts w:ascii="Times New Roman" w:hAnsi="Times New Roman" w:cs="Times New Roman"/>
          <w:sz w:val="25"/>
          <w:szCs w:val="25"/>
        </w:rPr>
        <w:t xml:space="preserve">размещено заказов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>различными способами, а именно:_</w:t>
      </w:r>
    </w:p>
    <w:p w:rsidR="005F4056" w:rsidRPr="00FF0A02" w:rsidRDefault="005F4056" w:rsidP="00466258">
      <w:pPr>
        <w:shd w:val="clear" w:color="auto" w:fill="FFFFFF"/>
        <w:spacing w:line="269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3"/>
          <w:sz w:val="25"/>
          <w:szCs w:val="25"/>
        </w:rPr>
        <w:t>открытых_ аукционов -3;_</w:t>
      </w:r>
    </w:p>
    <w:p w:rsidR="005F4056" w:rsidRPr="00FF0A02" w:rsidRDefault="005F4056" w:rsidP="00466258">
      <w:pPr>
        <w:shd w:val="clear" w:color="auto" w:fill="FFFFFF"/>
        <w:spacing w:line="269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методом запроса котировок -1</w:t>
      </w:r>
    </w:p>
    <w:p w:rsidR="005F4056" w:rsidRPr="00FF0A02" w:rsidRDefault="005F4056" w:rsidP="00466258">
      <w:pPr>
        <w:shd w:val="clear" w:color="auto" w:fill="FFFFFF"/>
        <w:tabs>
          <w:tab w:val="left" w:leader="underscore" w:pos="5136"/>
        </w:tabs>
        <w:spacing w:line="269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без проведения торгов и запросов котировок -163.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spacing w:line="269" w:lineRule="exact"/>
        <w:ind w:left="2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Раздел 3 "Анализ отчета об исполнении бюджета субъектом бюджетной отчетности" В течении_2017 года в поселении предпринимались все необходимые меры по обеспечению выполнения плановых показателей по налоговым и неналоговым доходам бюджета поселения.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В рамках усиления налогового контроля в отчетном периоде активно работала Межведомственная комиссия по мобилизации доходов бюджета и сокращению задолженности по платежам на заседания которой приглашались руководители предприятий –недоимщиков физические лица.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Результаты исполнения бюджета поселения рассматривались на заседаниях Совета депутатов поселения. По итогам рассмотрения исполнения бюджета были подготовлены проекты Решений Совета депутатов поселения.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В 2017 году бюджет Школьненского сельского поселения по доходам выполнен на 99,9%.При уточненном плане года 28583400 руб. поступило 28561750руб.26коп.__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В структуре доходов бюджета Школьненского сельского поселения средства поступившие из бюджета субъекта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РФ составили 1009781З руб.29 коп. или 98,3% </w:t>
      </w:r>
      <w:r w:rsidRPr="00FF0A02">
        <w:rPr>
          <w:rFonts w:ascii="Times New Roman" w:hAnsi="Times New Roman" w:cs="Times New Roman"/>
          <w:i/>
          <w:iCs/>
          <w:spacing w:val="-1"/>
          <w:sz w:val="25"/>
          <w:szCs w:val="25"/>
        </w:rPr>
        <w:t xml:space="preserve">к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уточненному годовому плану безвозмездных поступлений и 35,3% к </w:t>
      </w:r>
      <w:r w:rsidRPr="00FF0A02">
        <w:rPr>
          <w:rFonts w:ascii="Times New Roman" w:hAnsi="Times New Roman" w:cs="Times New Roman"/>
          <w:sz w:val="25"/>
          <w:szCs w:val="25"/>
        </w:rPr>
        <w:t xml:space="preserve">общим доходам, поступившим в бюджет Школьненского сельского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поселения. Собственных доходов поступило в бюджет Школьненского сельского поселения в сумме 14517267руб.99коп. </w:t>
      </w:r>
      <w:r w:rsidRPr="00FF0A02">
        <w:rPr>
          <w:rFonts w:ascii="Times New Roman" w:hAnsi="Times New Roman" w:cs="Times New Roman"/>
          <w:sz w:val="25"/>
          <w:szCs w:val="25"/>
        </w:rPr>
        <w:t xml:space="preserve">или 50,8% к общим доходам, поступившим в бюджет за 2017 год 101,0% к уточненному годовому плану собственных </w:t>
      </w:r>
      <w:r w:rsidRPr="00FF0A02">
        <w:rPr>
          <w:rFonts w:ascii="Times New Roman" w:hAnsi="Times New Roman" w:cs="Times New Roman"/>
          <w:spacing w:val="-3"/>
          <w:sz w:val="25"/>
          <w:szCs w:val="25"/>
        </w:rPr>
        <w:t>доходов.</w:t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spacing w:line="269" w:lineRule="exact"/>
        <w:ind w:left="10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Значительную долю поступлений в 2017 год</w:t>
      </w:r>
      <w:r>
        <w:rPr>
          <w:rFonts w:ascii="Times New Roman" w:hAnsi="Times New Roman" w:cs="Times New Roman"/>
          <w:sz w:val="25"/>
          <w:szCs w:val="25"/>
        </w:rPr>
        <w:t xml:space="preserve">у </w:t>
      </w:r>
      <w:r w:rsidRPr="00FF0A02">
        <w:rPr>
          <w:rFonts w:ascii="Times New Roman" w:hAnsi="Times New Roman" w:cs="Times New Roman"/>
          <w:sz w:val="25"/>
          <w:szCs w:val="25"/>
        </w:rPr>
        <w:t xml:space="preserve">составляет земельный налог, удельный вес которого в сумме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собственных доходов составил 40,7%. За 2017 год поступило земельного налога в сумме 5905230руб.54 коп., что </w:t>
      </w:r>
      <w:r w:rsidRPr="00FF0A02">
        <w:rPr>
          <w:rFonts w:ascii="Times New Roman" w:hAnsi="Times New Roman" w:cs="Times New Roman"/>
          <w:sz w:val="25"/>
          <w:szCs w:val="25"/>
        </w:rPr>
        <w:t>составляет _101,4%_к уточненному годовому плану. Пер</w:t>
      </w:r>
      <w:r>
        <w:rPr>
          <w:rFonts w:ascii="Times New Roman" w:hAnsi="Times New Roman" w:cs="Times New Roman"/>
          <w:sz w:val="25"/>
          <w:szCs w:val="25"/>
        </w:rPr>
        <w:t>евыполнение плановых назначений</w:t>
      </w:r>
      <w:r w:rsidRPr="00FF0A02">
        <w:rPr>
          <w:rFonts w:ascii="Times New Roman" w:hAnsi="Times New Roman" w:cs="Times New Roman"/>
          <w:sz w:val="25"/>
          <w:szCs w:val="25"/>
        </w:rPr>
        <w:t xml:space="preserve"> по земельному налогу связано с перечислением налогоплательщиками задолженности прошлых лет.</w:t>
      </w:r>
    </w:p>
    <w:p w:rsidR="005F4056" w:rsidRPr="00FF0A02" w:rsidRDefault="005F4056" w:rsidP="00466258">
      <w:pPr>
        <w:shd w:val="clear" w:color="auto" w:fill="FFFFFF"/>
        <w:spacing w:line="269" w:lineRule="exact"/>
        <w:ind w:left="19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В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отчетном периоде поступило налога на доходы физических лиц в сумме 2385852руб.70коп., выполнение составило </w:t>
      </w:r>
      <w:r w:rsidRPr="00FF0A02">
        <w:rPr>
          <w:rFonts w:ascii="Times New Roman" w:hAnsi="Times New Roman" w:cs="Times New Roman"/>
          <w:sz w:val="25"/>
          <w:szCs w:val="25"/>
        </w:rPr>
        <w:t>101,9% к уточненному годовому плану.</w:t>
      </w:r>
    </w:p>
    <w:p w:rsidR="005F4056" w:rsidRPr="00FF0A02" w:rsidRDefault="005F4056" w:rsidP="00466258">
      <w:pPr>
        <w:shd w:val="clear" w:color="auto" w:fill="FFFFFF"/>
        <w:spacing w:line="269" w:lineRule="exact"/>
        <w:ind w:left="10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Доходов от уплаты акцизов на нефтепродукты поступило 3791442 руб.82коп. или 99,6% к уточненному плану года.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Невыполнение плановых назначений по данному доходному источнику обусловлено в основном недополучением средств. </w:t>
      </w:r>
      <w:r w:rsidRPr="00FF0A02">
        <w:rPr>
          <w:rFonts w:ascii="Times New Roman" w:hAnsi="Times New Roman" w:cs="Times New Roman"/>
          <w:sz w:val="25"/>
          <w:szCs w:val="25"/>
        </w:rPr>
        <w:t xml:space="preserve">Поступление налога на имущество физических лиц в 2017 году составило 1432624 руб. при уточненном плане года 1410000 руб. или 101,6% от уточненного плана. Перевыполнение плановых назначений по данному доходному источнику обусловлено в основном перечислением налогоплательщиками задолженности прошлых лет.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Единого сельскохозяйственного налога в отчетном периоде поступило 5905230руб.54 коп.,</w:t>
      </w:r>
      <w:r w:rsidRPr="00FF0A02">
        <w:rPr>
          <w:rFonts w:ascii="Times New Roman" w:hAnsi="Times New Roman" w:cs="Times New Roman"/>
          <w:spacing w:val="-1"/>
          <w:sz w:val="25"/>
          <w:szCs w:val="25"/>
          <w:vertAlign w:val="subscript"/>
        </w:rPr>
        <w:t xml:space="preserve">,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что составляет 101,5% к уточненному годовому плану.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В 2017 году доходов от сдачи в</w:t>
      </w:r>
      <w:r w:rsidRPr="00FF0A02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аренду имущества находящегося в муниципальной собственности поступило 99683руб.29 коп.(101,7%).При плане 98000 руб.00коп.</w:t>
      </w:r>
    </w:p>
    <w:p w:rsidR="005F4056" w:rsidRPr="00FF0A02" w:rsidRDefault="005F4056" w:rsidP="00466258">
      <w:pPr>
        <w:shd w:val="clear" w:color="auto" w:fill="FFFFFF"/>
        <w:tabs>
          <w:tab w:val="left" w:leader="underscore" w:pos="7526"/>
        </w:tabs>
        <w:spacing w:line="269" w:lineRule="exact"/>
        <w:ind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Денежных взысканий поступило в 2017 году в сумме 13343 руб.00 коп.(102,6%) к годовому плану.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9091"/>
        </w:tabs>
        <w:spacing w:line="269" w:lineRule="exact"/>
        <w:ind w:left="4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В отчетном периоде в бюджет Школьненского сельского поселения поступило безвозмездных поступлений </w:t>
      </w:r>
      <w:r w:rsidRPr="00FF0A02">
        <w:rPr>
          <w:rFonts w:ascii="Times New Roman" w:hAnsi="Times New Roman" w:cs="Times New Roman"/>
          <w:spacing w:val="-3"/>
          <w:sz w:val="25"/>
          <w:szCs w:val="25"/>
        </w:rPr>
        <w:t>в сумме 10097813_руб.29коп</w:t>
      </w:r>
      <w:r w:rsidRPr="00FF0A02">
        <w:rPr>
          <w:rFonts w:ascii="Times New Roman" w:hAnsi="Times New Roman" w:cs="Times New Roman"/>
          <w:spacing w:val="-3"/>
          <w:sz w:val="25"/>
          <w:szCs w:val="25"/>
          <w:vertAlign w:val="subscript"/>
        </w:rPr>
        <w:t>;</w:t>
      </w:r>
      <w:r w:rsidRPr="00FF0A02">
        <w:rPr>
          <w:rFonts w:ascii="Times New Roman" w:hAnsi="Times New Roman" w:cs="Times New Roman"/>
          <w:spacing w:val="-3"/>
          <w:sz w:val="25"/>
          <w:szCs w:val="25"/>
        </w:rPr>
        <w:t xml:space="preserve">_из_них </w:t>
      </w:r>
      <w:r w:rsidRPr="00FF0A02">
        <w:rPr>
          <w:rFonts w:ascii="Times New Roman" w:hAnsi="Times New Roman" w:cs="Times New Roman"/>
          <w:sz w:val="25"/>
          <w:szCs w:val="25"/>
        </w:rPr>
        <w:t>дотаций на выравнивание уровня бюджет</w:t>
      </w:r>
      <w:r>
        <w:rPr>
          <w:rFonts w:ascii="Times New Roman" w:hAnsi="Times New Roman" w:cs="Times New Roman"/>
          <w:sz w:val="25"/>
          <w:szCs w:val="25"/>
        </w:rPr>
        <w:t>ной обеспеченности из бюджета субъекта РФ поступило</w:t>
      </w:r>
      <w:r w:rsidRPr="00FF0A02">
        <w:rPr>
          <w:rFonts w:ascii="Times New Roman" w:hAnsi="Times New Roman" w:cs="Times New Roman"/>
          <w:sz w:val="25"/>
          <w:szCs w:val="25"/>
        </w:rPr>
        <w:t xml:space="preserve"> в </w:t>
      </w:r>
      <w:r w:rsidRPr="00FF0A02">
        <w:rPr>
          <w:rFonts w:ascii="Times New Roman" w:hAnsi="Times New Roman" w:cs="Times New Roman"/>
          <w:spacing w:val="-3"/>
          <w:sz w:val="25"/>
          <w:szCs w:val="25"/>
        </w:rPr>
        <w:t xml:space="preserve">сумме 2739100 руб. </w:t>
      </w:r>
      <w:r w:rsidRPr="00FF0A02">
        <w:rPr>
          <w:rFonts w:ascii="Times New Roman" w:hAnsi="Times New Roman" w:cs="Times New Roman"/>
          <w:sz w:val="25"/>
          <w:szCs w:val="25"/>
        </w:rPr>
        <w:t>субсидий в бюджет Школьненского поселения поступило в 2017году в сумме 6993722 руб.07коп. субвенций в бюджет Школьненского поселения поступило 189800 рублей, прочие безвозмездные поступления в сумме 174191,22 рублей.</w:t>
      </w:r>
    </w:p>
    <w:p w:rsidR="005F4056" w:rsidRPr="00FF0A02" w:rsidRDefault="005F4056" w:rsidP="00466258">
      <w:pPr>
        <w:shd w:val="clear" w:color="auto" w:fill="FFFFFF"/>
        <w:tabs>
          <w:tab w:val="left" w:leader="underscore" w:pos="9091"/>
        </w:tabs>
        <w:spacing w:line="269" w:lineRule="exact"/>
        <w:ind w:left="48" w:right="-85" w:firstLine="52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>Бюджет поселения по расходам за 2017 год исполнен на 99,8%. При уточненном плане года 30299400 руб. средства освоены в сумме 30227185руб.44коп.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2851"/>
        </w:tabs>
        <w:spacing w:line="259" w:lineRule="exact"/>
        <w:ind w:left="48" w:right="-85" w:firstLine="269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Из общей суммы расходов фонд оплаты труда с начислениями составил 5448290 руб. 16коп. или 18% от общего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объема произведенных расходов по бюджету муниципального образования администрация Школьненского сельского </w:t>
      </w:r>
      <w:r w:rsidRPr="00FF0A02">
        <w:rPr>
          <w:rFonts w:ascii="Times New Roman" w:hAnsi="Times New Roman" w:cs="Times New Roman"/>
          <w:sz w:val="25"/>
          <w:szCs w:val="25"/>
        </w:rPr>
        <w:t>поселения.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173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В разрезе отраслей исполнение характеризуется следующими показателями: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173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- расходы по общегосударственным вопросам, финансирование расходов на содержание аппарата управления,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резервный фонд и другие общегосударственные вопросы) составили 5493121 руб.92коп. или 100% к уточненному </w:t>
      </w:r>
      <w:r w:rsidRPr="00FF0A02">
        <w:rPr>
          <w:rFonts w:ascii="Times New Roman" w:hAnsi="Times New Roman" w:cs="Times New Roman"/>
          <w:sz w:val="25"/>
          <w:szCs w:val="25"/>
        </w:rPr>
        <w:t>годовому планки 18,2% от всех произведенных расходов бюджета.</w:t>
      </w:r>
    </w:p>
    <w:p w:rsidR="005F4056" w:rsidRPr="00FF0A02" w:rsidRDefault="005F4056" w:rsidP="00466258">
      <w:pPr>
        <w:shd w:val="clear" w:color="auto" w:fill="FFFFFF"/>
        <w:spacing w:line="259" w:lineRule="exact"/>
        <w:ind w:left="38" w:right="-85" w:firstLine="173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Расходы </w:t>
      </w:r>
      <w:r>
        <w:rPr>
          <w:rFonts w:ascii="Times New Roman" w:hAnsi="Times New Roman" w:cs="Times New Roman"/>
          <w:sz w:val="25"/>
          <w:szCs w:val="25"/>
        </w:rPr>
        <w:t>в области рациональной обороны</w:t>
      </w:r>
      <w:r w:rsidRPr="00FF0A02">
        <w:rPr>
          <w:rFonts w:ascii="Times New Roman" w:hAnsi="Times New Roman" w:cs="Times New Roman"/>
          <w:sz w:val="25"/>
          <w:szCs w:val="25"/>
        </w:rPr>
        <w:t xml:space="preserve"> освоены в сумме 320663 руб. 87 коп</w:t>
      </w:r>
      <w:r w:rsidRPr="00FF0A02">
        <w:rPr>
          <w:rFonts w:ascii="Times New Roman" w:hAnsi="Times New Roman" w:cs="Times New Roman"/>
          <w:sz w:val="25"/>
          <w:szCs w:val="25"/>
          <w:vertAlign w:val="subscript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 xml:space="preserve"> или 100% к уточненному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>годовому плану</w:t>
      </w:r>
      <w:r>
        <w:rPr>
          <w:rFonts w:ascii="Times New Roman" w:hAnsi="Times New Roman" w:cs="Times New Roman"/>
          <w:spacing w:val="-2"/>
          <w:sz w:val="25"/>
          <w:szCs w:val="25"/>
        </w:rPr>
        <w:t>.</w:t>
      </w:r>
    </w:p>
    <w:p w:rsidR="005F4056" w:rsidRPr="00FF0A02" w:rsidRDefault="005F4056" w:rsidP="00466258">
      <w:pPr>
        <w:shd w:val="clear" w:color="auto" w:fill="FFFFFF"/>
        <w:spacing w:line="259" w:lineRule="exact"/>
        <w:ind w:left="29" w:right="-85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 По разделу национальная безопасность и правоохранительная деятельность, приобретена страховая премия опасного об</w:t>
      </w:r>
      <w:r>
        <w:rPr>
          <w:rFonts w:ascii="Times New Roman" w:hAnsi="Times New Roman" w:cs="Times New Roman"/>
          <w:sz w:val="25"/>
          <w:szCs w:val="25"/>
        </w:rPr>
        <w:t>ъ</w:t>
      </w:r>
      <w:r w:rsidRPr="00FF0A02">
        <w:rPr>
          <w:rFonts w:ascii="Times New Roman" w:hAnsi="Times New Roman" w:cs="Times New Roman"/>
          <w:sz w:val="25"/>
          <w:szCs w:val="25"/>
        </w:rPr>
        <w:t>екта (защитная дамба) в сумме 23200 руб.00коп.</w:t>
      </w:r>
    </w:p>
    <w:p w:rsidR="005F4056" w:rsidRPr="00FF0A02" w:rsidRDefault="005F4056" w:rsidP="00466258">
      <w:pPr>
        <w:shd w:val="clear" w:color="auto" w:fill="FFFFFF"/>
        <w:tabs>
          <w:tab w:val="left" w:leader="underscore" w:pos="2534"/>
          <w:tab w:val="left" w:leader="underscore" w:pos="3082"/>
          <w:tab w:val="left" w:leader="underscore" w:pos="3590"/>
          <w:tab w:val="left" w:leader="underscore" w:pos="4118"/>
        </w:tabs>
        <w:spacing w:line="259" w:lineRule="exact"/>
        <w:ind w:left="29" w:right="-85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По разделу национальная экономика (дорожные фонды) произведен ремонт автодорог местного значения на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сумму 168857руб.60коп., капитальный рем</w:t>
      </w:r>
      <w:r>
        <w:rPr>
          <w:rFonts w:ascii="Times New Roman" w:hAnsi="Times New Roman" w:cs="Times New Roman"/>
          <w:spacing w:val="-1"/>
          <w:sz w:val="25"/>
          <w:szCs w:val="25"/>
        </w:rPr>
        <w:t>онт моста на сумму 3637939 руб.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капитальный ремонт тротуара </w:t>
      </w:r>
      <w:r w:rsidRPr="00FF0A02">
        <w:rPr>
          <w:rFonts w:ascii="Times New Roman" w:hAnsi="Times New Roman" w:cs="Times New Roman"/>
          <w:sz w:val="25"/>
          <w:szCs w:val="25"/>
        </w:rPr>
        <w:t>на сумму 4</w:t>
      </w:r>
      <w:r>
        <w:rPr>
          <w:rFonts w:ascii="Times New Roman" w:hAnsi="Times New Roman" w:cs="Times New Roman"/>
          <w:sz w:val="25"/>
          <w:szCs w:val="25"/>
        </w:rPr>
        <w:t>95742руб..</w:t>
      </w:r>
    </w:p>
    <w:p w:rsidR="005F4056" w:rsidRPr="00FF0A02" w:rsidRDefault="005F4056" w:rsidP="00466258">
      <w:pPr>
        <w:shd w:val="clear" w:color="auto" w:fill="FFFFFF"/>
        <w:spacing w:line="259" w:lineRule="exact"/>
        <w:ind w:right="-85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Расходы по жилищно-коммунальному хозяйству исполнены в сумме 4846755руб. 11 коп. или 100% к уточненному </w:t>
      </w:r>
      <w:r w:rsidRPr="00FF0A02">
        <w:rPr>
          <w:rFonts w:ascii="Times New Roman" w:hAnsi="Times New Roman" w:cs="Times New Roman"/>
          <w:sz w:val="25"/>
          <w:szCs w:val="25"/>
        </w:rPr>
        <w:t xml:space="preserve">годовому плану, из них: </w:t>
      </w:r>
    </w:p>
    <w:p w:rsidR="005F4056" w:rsidRPr="00FF0A02" w:rsidRDefault="005F4056" w:rsidP="00466258">
      <w:pPr>
        <w:shd w:val="clear" w:color="auto" w:fill="FFFFFF"/>
        <w:spacing w:line="259" w:lineRule="exact"/>
        <w:ind w:right="-85" w:firstLine="284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- произведен ремонт сетей уличного освещения на сумму - 66407руб.;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7402"/>
        </w:tabs>
        <w:spacing w:line="259" w:lineRule="exact"/>
        <w:ind w:firstLine="284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>- расходы на содержание трактора – 263683 руб. 66 коп.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spacing w:line="259" w:lineRule="exact"/>
        <w:ind w:left="38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- газификация с.Леонтьевского. х.Привольного. х.Новоселовского-  4189314 руб.53 коп.</w:t>
      </w:r>
    </w:p>
    <w:p w:rsidR="005F4056" w:rsidRPr="00FF0A02" w:rsidRDefault="005F4056" w:rsidP="00466258">
      <w:pPr>
        <w:shd w:val="clear" w:color="auto" w:fill="FFFFFF"/>
        <w:tabs>
          <w:tab w:val="left" w:pos="3619"/>
          <w:tab w:val="left" w:leader="underscore" w:pos="4243"/>
        </w:tabs>
        <w:spacing w:before="10" w:line="259" w:lineRule="exact"/>
        <w:ind w:left="29" w:right="269" w:firstLine="230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Расходы бюджета  Школьненского сельского поселения по разделу "Культура, кинематография и средства массовой информации" за 2017год субсидии на выполнение муниципального </w:t>
      </w:r>
      <w:r w:rsidRPr="00FF0A02">
        <w:rPr>
          <w:rFonts w:ascii="Times New Roman" w:hAnsi="Times New Roman" w:cs="Times New Roman"/>
          <w:sz w:val="25"/>
          <w:szCs w:val="25"/>
        </w:rPr>
        <w:t>задания исп</w:t>
      </w:r>
      <w:r>
        <w:rPr>
          <w:rFonts w:ascii="Times New Roman" w:hAnsi="Times New Roman" w:cs="Times New Roman"/>
          <w:sz w:val="25"/>
          <w:szCs w:val="25"/>
        </w:rPr>
        <w:t>олнены в полном объеме.</w:t>
      </w:r>
    </w:p>
    <w:p w:rsidR="005F4056" w:rsidRPr="00FF0A02" w:rsidRDefault="005F4056" w:rsidP="00466258">
      <w:pPr>
        <w:shd w:val="clear" w:color="auto" w:fill="FFFFFF"/>
        <w:spacing w:line="259" w:lineRule="exact"/>
        <w:ind w:left="29" w:right="336" w:firstLine="230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Исполнение бюджета по разделу физическая культура и спорт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расходы по физической культуре и спорту МЦП) составили 10000 руб.. или 100%.</w:t>
      </w:r>
    </w:p>
    <w:p w:rsidR="005F4056" w:rsidRPr="00FF0A02" w:rsidRDefault="005F4056" w:rsidP="00D629FD">
      <w:pPr>
        <w:shd w:val="clear" w:color="auto" w:fill="FFFFFF"/>
        <w:tabs>
          <w:tab w:val="left" w:leader="underscore" w:pos="6365"/>
        </w:tabs>
        <w:spacing w:before="10" w:line="259" w:lineRule="exact"/>
        <w:ind w:left="19" w:firstLine="86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>Ассигнования по разделу "Социальная политика" освоены в 2017 году в сумме 114166 руб.80 коп. (пенсии за выслугу лет муниципальным служащим, доплата к государственной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 пенсии)., выполнение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100%</w:t>
      </w:r>
      <w:r>
        <w:rPr>
          <w:rFonts w:ascii="Times New Roman" w:hAnsi="Times New Roman" w:cs="Times New Roman"/>
          <w:spacing w:val="-1"/>
          <w:sz w:val="25"/>
          <w:szCs w:val="25"/>
        </w:rPr>
        <w:t>.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br/>
      </w:r>
      <w:r w:rsidRPr="00FF0A02">
        <w:rPr>
          <w:rFonts w:ascii="Times New Roman" w:hAnsi="Times New Roman" w:cs="Times New Roman"/>
          <w:sz w:val="25"/>
          <w:szCs w:val="25"/>
        </w:rPr>
        <w:t xml:space="preserve">    По разделу средства массовой инфо</w:t>
      </w:r>
      <w:r>
        <w:rPr>
          <w:rFonts w:ascii="Times New Roman" w:hAnsi="Times New Roman" w:cs="Times New Roman"/>
          <w:sz w:val="25"/>
          <w:szCs w:val="25"/>
        </w:rPr>
        <w:t xml:space="preserve">рмации освоено расходов в сумме </w:t>
      </w:r>
      <w:r w:rsidRPr="00FF0A02">
        <w:rPr>
          <w:rFonts w:ascii="Times New Roman" w:hAnsi="Times New Roman" w:cs="Times New Roman"/>
          <w:sz w:val="25"/>
          <w:szCs w:val="25"/>
        </w:rPr>
        <w:t>198850руб.00коп.(100%)</w:t>
      </w:r>
      <w:r w:rsidRPr="00FF0A02">
        <w:rPr>
          <w:rFonts w:ascii="Times New Roman" w:hAnsi="Times New Roman" w:cs="Times New Roman"/>
          <w:sz w:val="25"/>
          <w:szCs w:val="25"/>
        </w:rPr>
        <w:br/>
        <w:t xml:space="preserve">   По межбюджетным трансфертам за 2016 год освоено расходов в сумме 6700 руб. или 1</w:t>
      </w:r>
      <w:r>
        <w:rPr>
          <w:rFonts w:ascii="Times New Roman" w:hAnsi="Times New Roman" w:cs="Times New Roman"/>
          <w:sz w:val="25"/>
          <w:szCs w:val="25"/>
        </w:rPr>
        <w:t>00% (осуществление полномочий).</w:t>
      </w:r>
    </w:p>
    <w:p w:rsidR="005F4056" w:rsidRPr="00FF0A02" w:rsidRDefault="005F4056" w:rsidP="00466258">
      <w:pPr>
        <w:shd w:val="clear" w:color="auto" w:fill="FFFFFF"/>
        <w:tabs>
          <w:tab w:val="left" w:pos="2870"/>
          <w:tab w:val="left" w:leader="underscore" w:pos="3062"/>
        </w:tabs>
        <w:spacing w:line="259" w:lineRule="exact"/>
        <w:ind w:left="19" w:firstLine="221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Дефицит бюджета муниципального образования Администрация Школьненского сельского поселения за 2017 год</w:t>
      </w:r>
      <w:r>
        <w:rPr>
          <w:rFonts w:ascii="Times New Roman" w:hAnsi="Times New Roman" w:cs="Times New Roman"/>
          <w:sz w:val="25"/>
          <w:szCs w:val="25"/>
        </w:rPr>
        <w:t xml:space="preserve"> составляет 166543 руб.18 коп.</w:t>
      </w:r>
    </w:p>
    <w:p w:rsidR="005F4056" w:rsidRPr="00FF0A02" w:rsidRDefault="005F4056" w:rsidP="00466258">
      <w:pPr>
        <w:shd w:val="clear" w:color="auto" w:fill="FFFFFF"/>
        <w:spacing w:line="288" w:lineRule="exact"/>
        <w:ind w:left="115" w:firstLine="96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Раздел 4 "Анализ показателей финансовой отчетности субъекта бюджетной отчетности" В течение отчетного периода произошло увеличение нефинансовых активов в связи с передачей защитной дамбы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получены по договору пожертвования, стулья для зрительного зала.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 По состоянию на 01.01.2018г по казенным учреждениям Школьненского сельского поселения недостач и хищений денежных средств и материальных ценностей не было, в отчетном периоде недостач и хищений не выявлено.</w:t>
      </w:r>
    </w:p>
    <w:p w:rsidR="005F4056" w:rsidRPr="00FF0A02" w:rsidRDefault="005F4056" w:rsidP="00466258">
      <w:pPr>
        <w:shd w:val="clear" w:color="auto" w:fill="FFFFFF"/>
        <w:tabs>
          <w:tab w:val="left" w:leader="underscore" w:pos="7613"/>
          <w:tab w:val="left" w:leader="underscore" w:pos="8390"/>
        </w:tabs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Сальдо на 01.01.2017 г и на 31.12.2017г по </w:t>
      </w:r>
      <w:r>
        <w:rPr>
          <w:rFonts w:ascii="Times New Roman" w:hAnsi="Times New Roman" w:cs="Times New Roman"/>
          <w:sz w:val="25"/>
          <w:szCs w:val="25"/>
        </w:rPr>
        <w:t>счету 1.106.31 – нет.</w:t>
      </w:r>
    </w:p>
    <w:p w:rsidR="005F4056" w:rsidRPr="00FF0A02" w:rsidRDefault="005F4056" w:rsidP="00466258">
      <w:pPr>
        <w:shd w:val="clear" w:color="auto" w:fill="FFFFFF"/>
        <w:tabs>
          <w:tab w:val="left" w:leader="underscore" w:pos="1584"/>
          <w:tab w:val="left" w:leader="underscore" w:pos="2160"/>
          <w:tab w:val="left" w:leader="underscore" w:pos="2698"/>
          <w:tab w:val="left" w:leader="underscore" w:pos="3293"/>
          <w:tab w:val="left" w:leader="underscore" w:pos="3850"/>
          <w:tab w:val="left" w:leader="underscore" w:pos="4378"/>
          <w:tab w:val="left" w:leader="underscore" w:pos="4877"/>
          <w:tab w:val="left" w:leader="underscore" w:pos="5395"/>
        </w:tabs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Сальдо по счету 1/106.11 на 01.01.2018 г 23792247 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py</w:t>
      </w:r>
      <w:r w:rsidRPr="00FF0A02">
        <w:rPr>
          <w:rFonts w:ascii="Times New Roman" w:hAnsi="Times New Roman" w:cs="Times New Roman"/>
          <w:sz w:val="25"/>
          <w:szCs w:val="25"/>
        </w:rPr>
        <w:t xml:space="preserve">6. 04 коп. Информация об остатках по счету 1.106.11 отражена в расшифровке. </w:t>
      </w:r>
    </w:p>
    <w:p w:rsidR="005F4056" w:rsidRPr="00FF0A02" w:rsidRDefault="005F4056" w:rsidP="00466258">
      <w:pPr>
        <w:shd w:val="clear" w:color="auto" w:fill="FFFFFF"/>
        <w:tabs>
          <w:tab w:val="left" w:leader="underscore" w:pos="1584"/>
          <w:tab w:val="left" w:leader="underscore" w:pos="2160"/>
          <w:tab w:val="left" w:leader="underscore" w:pos="2698"/>
          <w:tab w:val="left" w:leader="underscore" w:pos="3293"/>
          <w:tab w:val="left" w:leader="underscore" w:pos="3850"/>
          <w:tab w:val="left" w:leader="underscore" w:pos="4378"/>
          <w:tab w:val="left" w:leader="underscore" w:pos="4877"/>
          <w:tab w:val="left" w:leader="underscore" w:pos="5395"/>
        </w:tabs>
        <w:spacing w:line="259" w:lineRule="exact"/>
        <w:ind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 Д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ебиторская задолженность по Администрации Школьненского сельского поселения на 01.01.2018г., составляет -7606561 руб.02 коп: сложилась из предоплаты за услуги связи в сумме 1748 руб.95коп</w:t>
      </w:r>
      <w:r w:rsidRPr="00FF0A02">
        <w:rPr>
          <w:rFonts w:ascii="Times New Roman" w:hAnsi="Times New Roman" w:cs="Times New Roman"/>
          <w:spacing w:val="-1"/>
          <w:sz w:val="25"/>
          <w:szCs w:val="25"/>
          <w:vertAlign w:val="subscript"/>
        </w:rPr>
        <w:t>::</w:t>
      </w:r>
      <w:r w:rsidRPr="00FF0A02">
        <w:rPr>
          <w:rFonts w:ascii="Times New Roman" w:hAnsi="Times New Roman" w:cs="Times New Roman"/>
          <w:sz w:val="25"/>
          <w:szCs w:val="25"/>
        </w:rPr>
        <w:tab/>
        <w:t xml:space="preserve"> предоплата за подписку на журналы и газеты-11490 руб.82 коп.,  ФС – 14 148руб .63 коп.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6614"/>
          <w:tab w:val="left" w:leader="underscore" w:pos="8150"/>
          <w:tab w:val="left" w:leader="underscore" w:pos="9034"/>
        </w:tabs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По данным УФНС по состоянию на 01.01.2018 г значатся следующие остатки: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>по счету 1 20511 – 7579172 руб.62 коп.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8909"/>
        </w:tabs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В межрасчетном периоде были переданы остатки по сч. 1.205.21,другому уровню бюджета.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8640"/>
        </w:tabs>
        <w:spacing w:line="259" w:lineRule="exact"/>
        <w:ind w:left="144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 Кредиторская задолженность по доходам по сч. 1205.00 на 01.01.2018г составляет -1718161 руб 23коп.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D629FD">
      <w:pPr>
        <w:shd w:val="clear" w:color="auto" w:fill="FFFFFF"/>
        <w:tabs>
          <w:tab w:val="left" w:leader="underscore" w:pos="7498"/>
          <w:tab w:val="left" w:leader="underscore" w:pos="8890"/>
        </w:tabs>
        <w:spacing w:line="259" w:lineRule="exact"/>
        <w:ind w:left="1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  По данным УФНС по состоянию на 01.01.2018 г выверены следующие остатки:</w:t>
      </w:r>
    </w:p>
    <w:p w:rsidR="005F4056" w:rsidRPr="00FF0A02" w:rsidRDefault="005F4056" w:rsidP="00D629FD">
      <w:pPr>
        <w:shd w:val="clear" w:color="auto" w:fill="FFFFFF"/>
        <w:spacing w:line="259" w:lineRule="exact"/>
        <w:ind w:left="10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по счету 1 20511 - 1712551руб. 03 коп.. задолженность по коммунальным платежам 5610 руб. 20коп.- не перечислена оплата за декабрь, так как по условиям контракта счета на оплату предоставляются оплачиваются в следующем за </w:t>
      </w:r>
      <w:r w:rsidRPr="00FF0A02">
        <w:rPr>
          <w:rFonts w:ascii="Times New Roman" w:hAnsi="Times New Roman" w:cs="Times New Roman"/>
          <w:spacing w:val="-4"/>
          <w:sz w:val="25"/>
          <w:szCs w:val="25"/>
        </w:rPr>
        <w:t>отчетным месяцем.</w:t>
      </w:r>
      <w:r w:rsidRPr="00FF0A02">
        <w:rPr>
          <w:rFonts w:ascii="Times New Roman" w:hAnsi="Times New Roman" w:cs="Times New Roman"/>
          <w:sz w:val="25"/>
          <w:szCs w:val="25"/>
        </w:rPr>
        <w:tab/>
      </w:r>
      <w:r w:rsidRPr="00FF0A02">
        <w:rPr>
          <w:rFonts w:ascii="Times New Roman" w:hAnsi="Times New Roman" w:cs="Times New Roman"/>
          <w:sz w:val="25"/>
          <w:szCs w:val="25"/>
        </w:rPr>
        <w:tab/>
        <w:t xml:space="preserve">   </w:t>
      </w:r>
      <w:r w:rsidRPr="00FF0A02">
        <w:rPr>
          <w:rFonts w:ascii="Times New Roman" w:hAnsi="Times New Roman" w:cs="Times New Roman"/>
          <w:sz w:val="25"/>
          <w:szCs w:val="25"/>
        </w:rPr>
        <w:tab/>
        <w:t xml:space="preserve"> А</w:t>
      </w:r>
      <w:r>
        <w:rPr>
          <w:rFonts w:ascii="Times New Roman" w:hAnsi="Times New Roman" w:cs="Times New Roman"/>
          <w:sz w:val="25"/>
          <w:szCs w:val="25"/>
        </w:rPr>
        <w:t>д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министрация Школьненского сельского поселения является учредителем муниципальных учреждений культуры </w:t>
      </w:r>
      <w:r w:rsidRPr="00FF0A02">
        <w:rPr>
          <w:rFonts w:ascii="Times New Roman" w:hAnsi="Times New Roman" w:cs="Times New Roman"/>
          <w:sz w:val="25"/>
          <w:szCs w:val="25"/>
        </w:rPr>
        <w:t>и при</w:t>
      </w:r>
      <w:r>
        <w:rPr>
          <w:rFonts w:ascii="Times New Roman" w:hAnsi="Times New Roman" w:cs="Times New Roman"/>
          <w:sz w:val="25"/>
          <w:szCs w:val="25"/>
        </w:rPr>
        <w:t>ни</w:t>
      </w:r>
      <w:r w:rsidRPr="00FF0A02">
        <w:rPr>
          <w:rFonts w:ascii="Times New Roman" w:hAnsi="Times New Roman" w:cs="Times New Roman"/>
          <w:sz w:val="25"/>
          <w:szCs w:val="25"/>
        </w:rPr>
        <w:t>мает участие в финансовых вложениях.</w:t>
      </w:r>
      <w:r w:rsidRPr="00FF0A02">
        <w:rPr>
          <w:rFonts w:ascii="Times New Roman" w:hAnsi="Times New Roman" w:cs="Times New Roman"/>
          <w:sz w:val="25"/>
          <w:szCs w:val="25"/>
        </w:rPr>
        <w:tab/>
      </w:r>
    </w:p>
    <w:p w:rsidR="005F4056" w:rsidRPr="00FF0A02" w:rsidRDefault="005F4056" w:rsidP="00466258">
      <w:pPr>
        <w:shd w:val="clear" w:color="auto" w:fill="FFFFFF"/>
        <w:tabs>
          <w:tab w:val="left" w:leader="underscore" w:pos="7421"/>
        </w:tabs>
        <w:spacing w:line="259" w:lineRule="exact"/>
        <w:ind w:right="37"/>
        <w:jc w:val="both"/>
        <w:rPr>
          <w:rFonts w:ascii="Times New Roman" w:hAnsi="Times New Roman" w:cs="Times New Roman"/>
          <w:spacing w:val="-1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По итогам 2017г финансовые вложения по муниципальным учреждениям Школьненского сельского поселения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уменьшились на сумму 977350 руб. 20 коп,- изменение кадастровой стоимости земельных участков.</w:t>
      </w:r>
    </w:p>
    <w:p w:rsidR="005F4056" w:rsidRPr="00FF0A02" w:rsidRDefault="005F4056" w:rsidP="00466258">
      <w:pPr>
        <w:shd w:val="clear" w:color="auto" w:fill="FFFFFF"/>
        <w:tabs>
          <w:tab w:val="left" w:leader="underscore" w:pos="7421"/>
        </w:tabs>
        <w:spacing w:line="259" w:lineRule="exact"/>
        <w:ind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</w:t>
      </w:r>
      <w:r w:rsidRPr="00FF0A02">
        <w:rPr>
          <w:rFonts w:ascii="Times New Roman" w:hAnsi="Times New Roman" w:cs="Times New Roman"/>
          <w:sz w:val="25"/>
          <w:szCs w:val="25"/>
        </w:rPr>
        <w:t>Разделов "Прочие вопросы деятельности субъекта бюджетной отчетности</w:t>
      </w:r>
    </w:p>
    <w:p w:rsidR="005F4056" w:rsidRPr="00FF0A02" w:rsidRDefault="005F4056" w:rsidP="00466258">
      <w:pPr>
        <w:shd w:val="clear" w:color="auto" w:fill="FFFFFF"/>
        <w:spacing w:before="67"/>
        <w:ind w:left="67" w:right="37"/>
        <w:jc w:val="both"/>
        <w:rPr>
          <w:rFonts w:ascii="Times New Roman" w:hAnsi="Times New Roman" w:cs="Times New Roman"/>
          <w:spacing w:val="-1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Обеспечение организации и осуществление бухгалтерского учета, упорядочение системы сбора, регистрации и </w:t>
      </w:r>
      <w:r w:rsidRPr="00FF0A02">
        <w:rPr>
          <w:rFonts w:ascii="Times New Roman" w:hAnsi="Times New Roman" w:cs="Times New Roman"/>
          <w:sz w:val="25"/>
          <w:szCs w:val="25"/>
        </w:rPr>
        <w:t xml:space="preserve">обобщении информации об имуществе, обязательствах обслуживаемых учреждений путем сплошного, непрерывного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и документального оформления всех хозяйственных операций. </w:t>
      </w:r>
      <w:r w:rsidRPr="00FF0A02">
        <w:rPr>
          <w:rFonts w:ascii="Times New Roman" w:hAnsi="Times New Roman" w:cs="Times New Roman"/>
          <w:sz w:val="25"/>
          <w:szCs w:val="25"/>
        </w:rPr>
        <w:t xml:space="preserve">В рамках мероприятий внутреннего контроля, осуществляемого главным бухгалтером МКУ «ЦБА Школьненского с/п»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производится: </w:t>
      </w:r>
    </w:p>
    <w:p w:rsidR="005F4056" w:rsidRPr="00FF0A02" w:rsidRDefault="005F4056" w:rsidP="00466258">
      <w:pPr>
        <w:shd w:val="clear" w:color="auto" w:fill="FFFFFF"/>
        <w:spacing w:before="67"/>
        <w:ind w:left="67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 соблюдение требований бюджетного законодательства; </w:t>
      </w:r>
    </w:p>
    <w:p w:rsidR="005F4056" w:rsidRPr="00FF0A02" w:rsidRDefault="005F4056" w:rsidP="00466258">
      <w:pPr>
        <w:shd w:val="clear" w:color="auto" w:fill="FFFFFF"/>
        <w:spacing w:line="26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  точность составления документов и регистров бухгалтерского учета;</w:t>
      </w:r>
    </w:p>
    <w:p w:rsidR="005F4056" w:rsidRPr="00FF0A02" w:rsidRDefault="005F4056" w:rsidP="00466258">
      <w:pPr>
        <w:shd w:val="clear" w:color="auto" w:fill="FFFFFF"/>
        <w:spacing w:line="26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 пр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едотвращение возможных ошибок и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искажений учета и отчетности;</w:t>
      </w:r>
    </w:p>
    <w:p w:rsidR="005F4056" w:rsidRPr="00FF0A02" w:rsidRDefault="005F4056" w:rsidP="00466258">
      <w:pPr>
        <w:shd w:val="clear" w:color="auto" w:fill="FFFFFF"/>
        <w:spacing w:line="26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  контроль за сохранностью финансовых и нефинансовых активов.</w:t>
      </w:r>
    </w:p>
    <w:p w:rsidR="005F4056" w:rsidRPr="00FF0A02" w:rsidRDefault="005F4056" w:rsidP="00466258">
      <w:pPr>
        <w:shd w:val="clear" w:color="auto" w:fill="FFFFFF"/>
        <w:spacing w:line="26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За отчетный период в соответствии с "Инструкцией о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порядке составления и предоставления годовой, квартальной и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месячной отчетности об исполнении бюджетов бюд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жетной системы РФ (утвержденной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Приказом РФ от 28.12.2010г №191н с изменениями от 16.11.2016т) в бюджетных учреждениях поселения проведена инвентаризация имущества и обязательств. Расхождений в ходе инвентаризации не выявлено.</w:t>
      </w:r>
    </w:p>
    <w:p w:rsidR="005F4056" w:rsidRPr="00FF0A02" w:rsidRDefault="005F4056" w:rsidP="00466258">
      <w:pPr>
        <w:shd w:val="clear" w:color="auto" w:fill="FFFFFF"/>
        <w:spacing w:before="29" w:line="25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В отчетном периоде контрольно-сч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етной палатой проведена внешняя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п</w:t>
      </w:r>
      <w:r>
        <w:rPr>
          <w:rFonts w:ascii="Times New Roman" w:hAnsi="Times New Roman" w:cs="Times New Roman"/>
          <w:spacing w:val="-1"/>
          <w:sz w:val="25"/>
          <w:szCs w:val="25"/>
        </w:rPr>
        <w:t xml:space="preserve">роверка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бюджетной отчетности администрации </w:t>
      </w:r>
      <w:r w:rsidRPr="00FF0A02">
        <w:rPr>
          <w:rFonts w:ascii="Times New Roman" w:hAnsi="Times New Roman" w:cs="Times New Roman"/>
          <w:sz w:val="25"/>
          <w:szCs w:val="25"/>
        </w:rPr>
        <w:t>Школьненского сельского поселения Белореченского района за 2016 год. В результате контрольного мероприятия установлено следующее:</w:t>
      </w:r>
    </w:p>
    <w:p w:rsidR="005F4056" w:rsidRPr="00FF0A02" w:rsidRDefault="005F4056" w:rsidP="00466258">
      <w:pPr>
        <w:shd w:val="clear" w:color="auto" w:fill="FFFFFF"/>
        <w:spacing w:before="29" w:line="259" w:lineRule="exact"/>
        <w:ind w:left="58" w:right="37"/>
        <w:jc w:val="both"/>
        <w:rPr>
          <w:rFonts w:ascii="Times New Roman" w:hAnsi="Times New Roman" w:cs="Times New Roman"/>
          <w:spacing w:val="-1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 1. Бюджетная отчетность администрацией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поселения представлена в КСП в установленный срок и в полном объеме .</w:t>
      </w:r>
    </w:p>
    <w:p w:rsidR="005F4056" w:rsidRPr="00FF0A02" w:rsidRDefault="005F4056" w:rsidP="00466258">
      <w:pPr>
        <w:shd w:val="clear" w:color="auto" w:fill="FFFFFF"/>
        <w:spacing w:before="29" w:line="259" w:lineRule="exact"/>
        <w:ind w:left="5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2. Выборочный анализ отдельных показателей </w:t>
      </w:r>
      <w:r w:rsidRPr="00FF0A02">
        <w:rPr>
          <w:rFonts w:ascii="Times New Roman" w:hAnsi="Times New Roman" w:cs="Times New Roman"/>
          <w:sz w:val="25"/>
          <w:szCs w:val="25"/>
        </w:rPr>
        <w:t>отчетности за 2016 г</w:t>
      </w:r>
      <w:r>
        <w:rPr>
          <w:rFonts w:ascii="Times New Roman" w:hAnsi="Times New Roman" w:cs="Times New Roman"/>
          <w:sz w:val="25"/>
          <w:szCs w:val="25"/>
        </w:rPr>
        <w:t>од. По результатам проведенной проверки бюджетной отчетности</w:t>
      </w:r>
      <w:r w:rsidRPr="00FF0A02">
        <w:rPr>
          <w:rFonts w:ascii="Times New Roman" w:hAnsi="Times New Roman" w:cs="Times New Roman"/>
          <w:sz w:val="25"/>
          <w:szCs w:val="25"/>
        </w:rPr>
        <w:t xml:space="preserve"> Контрольно - счетная палата считает возможным признать, что бюджетная отчетность администрации Школьненского сел</w:t>
      </w:r>
      <w:r>
        <w:rPr>
          <w:rFonts w:ascii="Times New Roman" w:hAnsi="Times New Roman" w:cs="Times New Roman"/>
          <w:sz w:val="25"/>
          <w:szCs w:val="25"/>
        </w:rPr>
        <w:t>ьского поселения Белореченского</w:t>
      </w:r>
      <w:r w:rsidRPr="00FF0A02"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района за 2016 год в целом соответствует требованиям Инструкции № 191 и, соответствует структуре утвержденной решением сессии Совета Школьненского сельского пос</w:t>
      </w:r>
      <w:r>
        <w:rPr>
          <w:rFonts w:ascii="Times New Roman" w:hAnsi="Times New Roman" w:cs="Times New Roman"/>
          <w:spacing w:val="-1"/>
          <w:sz w:val="25"/>
          <w:szCs w:val="25"/>
        </w:rPr>
        <w:t>е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ления Белореченского района на 2016 год (с посл</w:t>
      </w:r>
      <w:r>
        <w:rPr>
          <w:rFonts w:ascii="Times New Roman" w:hAnsi="Times New Roman" w:cs="Times New Roman"/>
          <w:spacing w:val="-1"/>
          <w:sz w:val="25"/>
          <w:szCs w:val="25"/>
        </w:rPr>
        <w:t>едующими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 xml:space="preserve">изменениями), требованиям приказа Министерства финансов РФ от 01.07.201З г №_65-н "Об утверждении указаний о порядке применения бюджетной классификации РФ, приказа Министерства финансов ФЗ от </w:t>
      </w:r>
      <w:hyperlink r:id="rId5" w:history="1">
        <w:r w:rsidRPr="00FF0A02">
          <w:rPr>
            <w:rFonts w:ascii="Times New Roman" w:hAnsi="Times New Roman" w:cs="Times New Roman"/>
            <w:sz w:val="25"/>
            <w:szCs w:val="25"/>
          </w:rPr>
          <w:t xml:space="preserve">01.12.2013 </w:t>
        </w:r>
      </w:hyperlink>
      <w:r>
        <w:rPr>
          <w:rFonts w:ascii="Times New Roman" w:hAnsi="Times New Roman" w:cs="Times New Roman"/>
          <w:sz w:val="25"/>
          <w:szCs w:val="25"/>
        </w:rPr>
        <w:t>г.</w:t>
      </w:r>
      <w:r w:rsidRPr="00FF0A02">
        <w:rPr>
          <w:rFonts w:ascii="Times New Roman" w:hAnsi="Times New Roman" w:cs="Times New Roman"/>
          <w:sz w:val="25"/>
          <w:szCs w:val="25"/>
        </w:rPr>
        <w:t xml:space="preserve"> №157н "Об утверждении Единого плана счетов бухгалтерского учета для органов государственной власти местного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>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применению"(Инструкция №157н), приказ Министерства финансов РФ от 06.12.2010г№174н"Об утверждении Единого плана счетов бухгалтерского учета бюджетных учреждений и Инструкции по его применению (Инструкция 174н).</w:t>
      </w:r>
    </w:p>
    <w:p w:rsidR="005F4056" w:rsidRPr="00FF0A02" w:rsidRDefault="005F4056" w:rsidP="00466258">
      <w:pPr>
        <w:shd w:val="clear" w:color="auto" w:fill="FFFFFF"/>
        <w:spacing w:line="259" w:lineRule="exact"/>
        <w:ind w:left="48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 xml:space="preserve">  По основным параметрам бюджетная отчетность администрации поселения является достоверной (таблица 7). В 2017 году Контрольно - счетной палатой Краснодарского края проведена проверка целевого и эффективного </w:t>
      </w: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расходования средств краевого бюджета, выделенных администрации Школьненского сельского поселения в 2015-2016 г и текущем периоде 2017г на развитие социальной и инженерной инфраструктуры в сельской местности при реализации </w:t>
      </w:r>
      <w:r w:rsidRPr="00FF0A02">
        <w:rPr>
          <w:rFonts w:ascii="Times New Roman" w:hAnsi="Times New Roman" w:cs="Times New Roman"/>
          <w:sz w:val="25"/>
          <w:szCs w:val="25"/>
        </w:rPr>
        <w:t>программы "Устойчивое развитие сельских территорий"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продовольствия", эффективное и целевое использование средств краевого бюджета выделенных на строительство объекта "Газоснабжение с.Леонтьевского</w:t>
      </w:r>
      <w:r>
        <w:rPr>
          <w:rFonts w:ascii="Times New Roman" w:hAnsi="Times New Roman" w:cs="Times New Roman"/>
          <w:sz w:val="25"/>
          <w:szCs w:val="25"/>
        </w:rPr>
        <w:t>,</w:t>
      </w:r>
      <w:r w:rsidRPr="00FF0A02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х.Привольного</w:t>
      </w:r>
      <w:r>
        <w:rPr>
          <w:rFonts w:ascii="Times New Roman" w:hAnsi="Times New Roman" w:cs="Times New Roman"/>
          <w:sz w:val="25"/>
          <w:szCs w:val="25"/>
        </w:rPr>
        <w:t>,</w:t>
      </w:r>
      <w:r w:rsidRPr="00FF0A02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>х.Новоселовского Белореченского района 1-я о</w:t>
      </w:r>
      <w:r>
        <w:rPr>
          <w:rFonts w:ascii="Times New Roman" w:hAnsi="Times New Roman" w:cs="Times New Roman"/>
          <w:sz w:val="25"/>
          <w:szCs w:val="25"/>
        </w:rPr>
        <w:t>чередь строительства 1-й этап",</w:t>
      </w:r>
      <w:r w:rsidRPr="00FF0A02">
        <w:rPr>
          <w:rFonts w:ascii="Times New Roman" w:hAnsi="Times New Roman" w:cs="Times New Roman"/>
          <w:sz w:val="25"/>
          <w:szCs w:val="25"/>
        </w:rPr>
        <w:t xml:space="preserve">в том числе аудит в сфере закупок. По результатам проверки целевого и эффективного расходования бюджетных средств направленных на выполнение работ по объекту «Газоснабжение с.Леонтьевского, х.Привольного, х.Новоселовского Белореченского района» </w:t>
      </w:r>
      <w:r w:rsidRPr="00FF0A02">
        <w:rPr>
          <w:rFonts w:ascii="Times New Roman" w:hAnsi="Times New Roman" w:cs="Times New Roman"/>
          <w:spacing w:val="-2"/>
          <w:sz w:val="25"/>
          <w:szCs w:val="25"/>
        </w:rPr>
        <w:t xml:space="preserve">очередь строительства, 1-й этап" в рамках реализации долгосрочной краевой целевой программы "Газификация </w:t>
      </w:r>
      <w:r w:rsidRPr="00FF0A02">
        <w:rPr>
          <w:rFonts w:ascii="Times New Roman" w:hAnsi="Times New Roman" w:cs="Times New Roman"/>
          <w:sz w:val="25"/>
          <w:szCs w:val="25"/>
        </w:rPr>
        <w:t xml:space="preserve">Краснодарского края (2012-2016 годы)" нецелевого и неэффективного использования бюджетных средств не </w:t>
      </w:r>
      <w:r w:rsidRPr="00FF0A02">
        <w:rPr>
          <w:rFonts w:ascii="Times New Roman" w:hAnsi="Times New Roman" w:cs="Times New Roman"/>
          <w:spacing w:val="-3"/>
          <w:sz w:val="25"/>
          <w:szCs w:val="25"/>
        </w:rPr>
        <w:t>установлено.</w:t>
      </w:r>
      <w:r w:rsidRPr="00FF0A02">
        <w:rPr>
          <w:rFonts w:ascii="Times New Roman" w:hAnsi="Times New Roman" w:cs="Times New Roman"/>
          <w:sz w:val="25"/>
          <w:szCs w:val="25"/>
        </w:rPr>
        <w:tab/>
        <w:t xml:space="preserve"> При проведении аудита в сфере закупок, недостатки устранены во время проверки. Для повышения эффективности выполнения функций (полномочий) муниципальных учреждений поселения используются:</w:t>
      </w:r>
    </w:p>
    <w:p w:rsidR="005F4056" w:rsidRPr="00FF0A02" w:rsidRDefault="005F4056" w:rsidP="00466258">
      <w:pPr>
        <w:pStyle w:val="ListParagraph"/>
        <w:numPr>
          <w:ilvl w:val="0"/>
          <w:numId w:val="1"/>
        </w:numPr>
        <w:shd w:val="clear" w:color="auto" w:fill="FFFFFF"/>
        <w:spacing w:line="269" w:lineRule="exact"/>
        <w:ind w:left="0" w:right="37" w:firstLine="38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Программные продукты "АС - бюджет", "Талисман", "АРМ муниципал", АРМ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F0A02">
        <w:rPr>
          <w:rFonts w:ascii="Times New Roman" w:hAnsi="Times New Roman" w:cs="Times New Roman"/>
          <w:sz w:val="25"/>
          <w:szCs w:val="25"/>
        </w:rPr>
        <w:t xml:space="preserve">"Госуслуга", ИСС "Хозяйство" Сведение отчетности 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On</w:t>
      </w:r>
      <w:r w:rsidRPr="00FF0A02">
        <w:rPr>
          <w:rFonts w:ascii="Times New Roman" w:hAnsi="Times New Roman" w:cs="Times New Roman"/>
          <w:sz w:val="25"/>
          <w:szCs w:val="25"/>
        </w:rPr>
        <w:t xml:space="preserve">- 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line</w:t>
      </w:r>
      <w:r w:rsidRPr="00FF0A02">
        <w:rPr>
          <w:rFonts w:ascii="Times New Roman" w:hAnsi="Times New Roman" w:cs="Times New Roman"/>
          <w:sz w:val="25"/>
          <w:szCs w:val="25"/>
        </w:rPr>
        <w:t xml:space="preserve">., для формирования консолидированной отчетности </w:t>
      </w:r>
      <w:r w:rsidRPr="00FF0A02">
        <w:rPr>
          <w:rFonts w:ascii="Times New Roman" w:hAnsi="Times New Roman" w:cs="Times New Roman"/>
          <w:sz w:val="25"/>
          <w:szCs w:val="25"/>
          <w:lang w:val="en-US"/>
        </w:rPr>
        <w:t>Web</w:t>
      </w:r>
      <w:r w:rsidRPr="00FF0A02">
        <w:rPr>
          <w:rFonts w:ascii="Times New Roman" w:hAnsi="Times New Roman" w:cs="Times New Roman"/>
          <w:sz w:val="25"/>
          <w:szCs w:val="25"/>
        </w:rPr>
        <w:t xml:space="preserve"> - консолидация".</w:t>
      </w:r>
    </w:p>
    <w:p w:rsidR="005F4056" w:rsidRPr="00FF0A02" w:rsidRDefault="005F4056" w:rsidP="00466258">
      <w:pPr>
        <w:shd w:val="clear" w:color="auto" w:fill="FFFFFF"/>
        <w:spacing w:line="269" w:lineRule="exact"/>
        <w:ind w:left="29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   Для выполнения текущей деятельности приобретены лицензии на программные продукты (форма 0503177).</w:t>
      </w:r>
    </w:p>
    <w:p w:rsidR="005F4056" w:rsidRPr="00FF0A02" w:rsidRDefault="005F4056" w:rsidP="00466258">
      <w:pPr>
        <w:shd w:val="clear" w:color="auto" w:fill="FFFFFF"/>
        <w:tabs>
          <w:tab w:val="left" w:leader="underscore" w:pos="7565"/>
        </w:tabs>
        <w:spacing w:line="269" w:lineRule="exact"/>
        <w:ind w:left="86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pacing w:val="-1"/>
          <w:sz w:val="25"/>
          <w:szCs w:val="25"/>
        </w:rPr>
        <w:t xml:space="preserve">В виду отсутствия числовых значений показателей не включены в состав бюджетной отчетности: </w:t>
      </w:r>
      <w:r w:rsidRPr="00FF0A02">
        <w:rPr>
          <w:rFonts w:ascii="Times New Roman" w:hAnsi="Times New Roman" w:cs="Times New Roman"/>
          <w:sz w:val="25"/>
          <w:szCs w:val="25"/>
        </w:rPr>
        <w:t>ф.0503172, ф.0503174,ф.0503178,ф.0503296.</w:t>
      </w:r>
    </w:p>
    <w:p w:rsidR="005F4056" w:rsidRPr="00FF0A02" w:rsidRDefault="005F4056" w:rsidP="00466258">
      <w:pPr>
        <w:shd w:val="clear" w:color="auto" w:fill="FFFFFF"/>
        <w:tabs>
          <w:tab w:val="left" w:leader="underscore" w:pos="7565"/>
        </w:tabs>
        <w:spacing w:line="269" w:lineRule="exact"/>
        <w:ind w:left="86" w:right="37"/>
        <w:jc w:val="both"/>
        <w:rPr>
          <w:rFonts w:ascii="Times New Roman" w:hAnsi="Times New Roman" w:cs="Times New Roman"/>
          <w:sz w:val="25"/>
          <w:szCs w:val="25"/>
        </w:rPr>
      </w:pPr>
    </w:p>
    <w:p w:rsidR="005F4056" w:rsidRPr="00FF0A02" w:rsidRDefault="005F4056" w:rsidP="00466258">
      <w:pPr>
        <w:shd w:val="clear" w:color="auto" w:fill="FFFFFF"/>
        <w:tabs>
          <w:tab w:val="left" w:leader="underscore" w:pos="7565"/>
        </w:tabs>
        <w:spacing w:line="269" w:lineRule="exact"/>
        <w:ind w:left="86" w:right="37"/>
        <w:jc w:val="both"/>
        <w:rPr>
          <w:rFonts w:ascii="Times New Roman" w:hAnsi="Times New Roman" w:cs="Times New Roman"/>
          <w:sz w:val="25"/>
          <w:szCs w:val="25"/>
        </w:rPr>
      </w:pPr>
      <w:r w:rsidRPr="00FF0A02">
        <w:rPr>
          <w:rFonts w:ascii="Times New Roman" w:hAnsi="Times New Roman" w:cs="Times New Roman"/>
          <w:sz w:val="25"/>
          <w:szCs w:val="25"/>
        </w:rPr>
        <w:t>Начальник финансового отдела                                                  Е. В. Леник</w:t>
      </w:r>
    </w:p>
    <w:p w:rsidR="005F4056" w:rsidRPr="00FF0A02" w:rsidRDefault="005F4056" w:rsidP="00466258">
      <w:pPr>
        <w:ind w:right="37"/>
        <w:rPr>
          <w:sz w:val="24"/>
          <w:szCs w:val="24"/>
        </w:rPr>
      </w:pPr>
    </w:p>
    <w:sectPr w:rsidR="005F4056" w:rsidRPr="00FF0A02" w:rsidSect="00187DDF">
      <w:pgSz w:w="11909" w:h="16834"/>
      <w:pgMar w:top="1029" w:right="994" w:bottom="360" w:left="109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046D0"/>
    <w:multiLevelType w:val="hybridMultilevel"/>
    <w:tmpl w:val="0C684D1C"/>
    <w:lvl w:ilvl="0" w:tplc="00E24C64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8" w:hanging="360"/>
      </w:pPr>
    </w:lvl>
    <w:lvl w:ilvl="2" w:tplc="0419001B">
      <w:start w:val="1"/>
      <w:numFmt w:val="lowerRoman"/>
      <w:lvlText w:val="%3."/>
      <w:lvlJc w:val="right"/>
      <w:pPr>
        <w:ind w:left="1838" w:hanging="180"/>
      </w:pPr>
    </w:lvl>
    <w:lvl w:ilvl="3" w:tplc="0419000F">
      <w:start w:val="1"/>
      <w:numFmt w:val="decimal"/>
      <w:lvlText w:val="%4."/>
      <w:lvlJc w:val="left"/>
      <w:pPr>
        <w:ind w:left="2558" w:hanging="360"/>
      </w:pPr>
    </w:lvl>
    <w:lvl w:ilvl="4" w:tplc="04190019">
      <w:start w:val="1"/>
      <w:numFmt w:val="lowerLetter"/>
      <w:lvlText w:val="%5."/>
      <w:lvlJc w:val="left"/>
      <w:pPr>
        <w:ind w:left="3278" w:hanging="360"/>
      </w:pPr>
    </w:lvl>
    <w:lvl w:ilvl="5" w:tplc="0419001B">
      <w:start w:val="1"/>
      <w:numFmt w:val="lowerRoman"/>
      <w:lvlText w:val="%6."/>
      <w:lvlJc w:val="right"/>
      <w:pPr>
        <w:ind w:left="3998" w:hanging="180"/>
      </w:pPr>
    </w:lvl>
    <w:lvl w:ilvl="6" w:tplc="0419000F">
      <w:start w:val="1"/>
      <w:numFmt w:val="decimal"/>
      <w:lvlText w:val="%7."/>
      <w:lvlJc w:val="left"/>
      <w:pPr>
        <w:ind w:left="4718" w:hanging="360"/>
      </w:pPr>
    </w:lvl>
    <w:lvl w:ilvl="7" w:tplc="04190019">
      <w:start w:val="1"/>
      <w:numFmt w:val="lowerLetter"/>
      <w:lvlText w:val="%8."/>
      <w:lvlJc w:val="left"/>
      <w:pPr>
        <w:ind w:left="5438" w:hanging="360"/>
      </w:pPr>
    </w:lvl>
    <w:lvl w:ilvl="8" w:tplc="0419001B">
      <w:start w:val="1"/>
      <w:numFmt w:val="lowerRoman"/>
      <w:lvlText w:val="%9."/>
      <w:lvlJc w:val="right"/>
      <w:pPr>
        <w:ind w:left="61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810"/>
    <w:rsid w:val="00187DDF"/>
    <w:rsid w:val="002928EB"/>
    <w:rsid w:val="003211D6"/>
    <w:rsid w:val="00356573"/>
    <w:rsid w:val="003C099A"/>
    <w:rsid w:val="004023CC"/>
    <w:rsid w:val="00466258"/>
    <w:rsid w:val="00491917"/>
    <w:rsid w:val="005F4056"/>
    <w:rsid w:val="00620C1B"/>
    <w:rsid w:val="006D7A93"/>
    <w:rsid w:val="00901ADD"/>
    <w:rsid w:val="00B159B0"/>
    <w:rsid w:val="00B60207"/>
    <w:rsid w:val="00D51810"/>
    <w:rsid w:val="00D629FD"/>
    <w:rsid w:val="00F0186A"/>
    <w:rsid w:val="00F86757"/>
    <w:rsid w:val="00FF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99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7D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7D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023C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01.12.20J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2729</Words>
  <Characters>15561</Characters>
  <Application>Microsoft Office Outlook</Application>
  <DocSecurity>0</DocSecurity>
  <Lines>0</Lines>
  <Paragraphs>0</Paragraphs>
  <ScaleCrop>false</ScaleCrop>
  <Company>33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2018-03-15T10:50:00Z</cp:lastPrinted>
  <dcterms:created xsi:type="dcterms:W3CDTF">2018-03-15T10:52:00Z</dcterms:created>
  <dcterms:modified xsi:type="dcterms:W3CDTF">2018-05-16T14:29:00Z</dcterms:modified>
</cp:coreProperties>
</file>